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2B4B" w:rsidP="002E2B4B" w:rsidRDefault="002E2B4B" w14:paraId="1E59FF7C" w14:textId="77777777">
      <w:pPr>
        <w:rPr>
          <w:lang w:val="nl-NL"/>
        </w:rPr>
      </w:pPr>
    </w:p>
    <w:p w:rsidRPr="002E2B4B" w:rsidR="002E2B4B" w:rsidP="44907281" w:rsidRDefault="002E2B4B" w14:paraId="7DAAF3D6" w14:textId="13952F1D">
      <w:pPr>
        <w:rPr>
          <w:b w:val="1"/>
          <w:bCs w:val="1"/>
          <w:lang w:val="nl-NL"/>
        </w:rPr>
      </w:pPr>
      <w:r w:rsidRPr="44907281" w:rsidR="002E2B4B">
        <w:rPr>
          <w:b w:val="1"/>
          <w:bCs w:val="1"/>
          <w:lang w:val="nl-NL"/>
        </w:rPr>
        <w:t xml:space="preserve">Bijlage </w:t>
      </w:r>
      <w:r w:rsidRPr="44907281" w:rsidR="3BD30C50">
        <w:rPr>
          <w:b w:val="1"/>
          <w:bCs w:val="1"/>
          <w:lang w:val="nl-NL"/>
        </w:rPr>
        <w:t>7</w:t>
      </w:r>
      <w:r w:rsidRPr="44907281" w:rsidR="002E2B4B">
        <w:rPr>
          <w:b w:val="1"/>
          <w:bCs w:val="1"/>
          <w:lang w:val="nl-NL"/>
        </w:rPr>
        <w:t xml:space="preserve"> </w:t>
      </w:r>
      <w:r w:rsidRPr="44907281" w:rsidR="002E2B4B">
        <w:rPr>
          <w:b w:val="1"/>
          <w:bCs w:val="1"/>
          <w:lang w:val="nl-NL"/>
        </w:rPr>
        <w:t xml:space="preserve">Verklaring </w:t>
      </w:r>
      <w:r w:rsidRPr="44907281" w:rsidR="002E2B4B">
        <w:rPr>
          <w:b w:val="1"/>
          <w:bCs w:val="1"/>
          <w:lang w:val="nl-NL"/>
        </w:rPr>
        <w:t>inzake</w:t>
      </w:r>
      <w:r w:rsidRPr="44907281" w:rsidR="002E2B4B">
        <w:rPr>
          <w:b w:val="1"/>
          <w:bCs w:val="1"/>
          <w:lang w:val="nl-NL"/>
        </w:rPr>
        <w:t xml:space="preserve"> </w:t>
      </w:r>
      <w:r w:rsidRPr="44907281" w:rsidR="002653C2">
        <w:rPr>
          <w:b w:val="1"/>
          <w:bCs w:val="1"/>
          <w:lang w:val="nl-NL"/>
        </w:rPr>
        <w:t>VERORDENING (EU) 2022/576</w:t>
      </w:r>
    </w:p>
    <w:p w:rsidR="002E2B4B" w:rsidP="002E2B4B" w:rsidRDefault="002E2B4B" w14:paraId="22595700" w14:textId="77777777">
      <w:pPr>
        <w:rPr>
          <w:lang w:val="nl-NL"/>
        </w:rPr>
      </w:pPr>
    </w:p>
    <w:p w:rsidR="00045F88" w:rsidP="00045F88" w:rsidRDefault="00045F88" w14:paraId="02A3E2A3" w14:textId="320F9693">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rsidR="004A2350" w:rsidP="002E2B4B" w:rsidRDefault="004A2350" w14:paraId="55A379A2" w14:textId="77777777">
      <w:pPr>
        <w:rPr>
          <w:lang w:val="nl-NL"/>
        </w:rPr>
      </w:pPr>
    </w:p>
    <w:p w:rsidRPr="002E2B4B" w:rsidR="002E2B4B" w:rsidP="002E2B4B" w:rsidRDefault="002E2B4B" w14:paraId="28102B99" w14:textId="5EF41A58">
      <w:pPr>
        <w:rPr>
          <w:lang w:val="nl-NL"/>
        </w:rPr>
      </w:pPr>
      <w:r w:rsidRPr="002E2B4B">
        <w:rPr>
          <w:lang w:val="nl-NL"/>
        </w:rPr>
        <w:t>Naam en adres van de onderneming:</w:t>
      </w:r>
    </w:p>
    <w:p w:rsidR="002E2B4B" w:rsidP="002E2B4B" w:rsidRDefault="002E2B4B" w14:paraId="0F654CF3" w14:textId="77777777">
      <w:pPr>
        <w:rPr>
          <w:lang w:val="nl-NL"/>
        </w:rPr>
      </w:pPr>
    </w:p>
    <w:p w:rsidR="002E2B4B" w:rsidP="002E2B4B" w:rsidRDefault="002E2B4B" w14:paraId="3C45BAE1" w14:textId="77777777">
      <w:pPr>
        <w:rPr>
          <w:lang w:val="nl-NL"/>
        </w:rPr>
      </w:pPr>
    </w:p>
    <w:p w:rsidRPr="002E2B4B" w:rsidR="002E2B4B" w:rsidP="002E2B4B" w:rsidRDefault="002E2B4B" w14:paraId="5A1F10D8" w14:textId="77777777">
      <w:pPr>
        <w:rPr>
          <w:lang w:val="nl-NL"/>
        </w:rPr>
      </w:pPr>
      <w:r w:rsidRPr="002E2B4B">
        <w:rPr>
          <w:lang w:val="nl-NL"/>
        </w:rPr>
        <w:t>………………………………………………………………………………………………………………………</w:t>
      </w:r>
    </w:p>
    <w:p w:rsidR="002E2B4B" w:rsidP="002E2B4B" w:rsidRDefault="002E2B4B" w14:paraId="74D616C4" w14:textId="77777777">
      <w:pPr>
        <w:rPr>
          <w:lang w:val="nl-NL"/>
        </w:rPr>
      </w:pPr>
    </w:p>
    <w:p w:rsidRPr="002E2B4B" w:rsidR="002E2B4B" w:rsidP="002E2B4B" w:rsidRDefault="002E2B4B" w14:paraId="54345769" w14:textId="77777777">
      <w:pPr>
        <w:rPr>
          <w:lang w:val="nl-NL"/>
        </w:rPr>
      </w:pPr>
      <w:r w:rsidRPr="002E2B4B">
        <w:rPr>
          <w:lang w:val="nl-NL"/>
        </w:rPr>
        <w:t>Inschrijvingsnummer Kamer van Koophandel (inschrijvingsnummer van het</w:t>
      </w:r>
    </w:p>
    <w:p w:rsidRPr="002E2B4B" w:rsidR="002E2B4B" w:rsidP="002E2B4B" w:rsidRDefault="002E2B4B" w14:paraId="770A3ADF" w14:textId="77777777">
      <w:pPr>
        <w:rPr>
          <w:lang w:val="nl-NL"/>
        </w:rPr>
      </w:pPr>
      <w:r w:rsidRPr="002E2B4B">
        <w:rPr>
          <w:lang w:val="nl-NL"/>
        </w:rPr>
        <w:t>handelsregister of een overeenkomstig register van het land van vestiging van de</w:t>
      </w:r>
    </w:p>
    <w:p w:rsidRPr="002E2B4B" w:rsidR="002E2B4B" w:rsidP="002E2B4B" w:rsidRDefault="002E2B4B" w14:paraId="5E817425" w14:textId="77777777">
      <w:pPr>
        <w:rPr>
          <w:lang w:val="nl-NL"/>
        </w:rPr>
      </w:pPr>
      <w:r w:rsidRPr="002E2B4B">
        <w:rPr>
          <w:lang w:val="nl-NL"/>
        </w:rPr>
        <w:t>onderneming):</w:t>
      </w:r>
    </w:p>
    <w:p w:rsidR="002E2B4B" w:rsidP="002E2B4B" w:rsidRDefault="002E2B4B" w14:paraId="2751A874" w14:textId="77777777">
      <w:pPr>
        <w:rPr>
          <w:lang w:val="nl-NL"/>
        </w:rPr>
      </w:pPr>
    </w:p>
    <w:p w:rsidR="002E2B4B" w:rsidP="002E2B4B" w:rsidRDefault="002E2B4B" w14:paraId="02B82B08" w14:textId="77777777">
      <w:pPr>
        <w:rPr>
          <w:lang w:val="nl-NL"/>
        </w:rPr>
      </w:pPr>
    </w:p>
    <w:p w:rsidRPr="002E2B4B" w:rsidR="002E2B4B" w:rsidP="002E2B4B" w:rsidRDefault="002E2B4B" w14:paraId="6E5790EB" w14:textId="77777777">
      <w:pPr>
        <w:rPr>
          <w:lang w:val="nl-NL"/>
        </w:rPr>
      </w:pPr>
      <w:r w:rsidRPr="002E2B4B">
        <w:rPr>
          <w:lang w:val="nl-NL"/>
        </w:rPr>
        <w:t>………………………………………………………………………………………………………………………</w:t>
      </w:r>
    </w:p>
    <w:p w:rsidR="002E2B4B" w:rsidP="002E2B4B" w:rsidRDefault="002E2B4B" w14:paraId="305F7E5C" w14:textId="77777777">
      <w:pPr>
        <w:rPr>
          <w:lang w:val="nl-NL"/>
        </w:rPr>
      </w:pPr>
    </w:p>
    <w:p w:rsidRPr="002E2B4B" w:rsidR="002E2B4B" w:rsidP="002E2B4B" w:rsidRDefault="002E2B4B" w14:paraId="5A7F6B0F" w14:textId="77777777">
      <w:pPr>
        <w:rPr>
          <w:lang w:val="nl-NL"/>
        </w:rPr>
      </w:pPr>
      <w:r w:rsidRPr="002E2B4B">
        <w:rPr>
          <w:lang w:val="nl-NL"/>
        </w:rPr>
        <w:t>Contactpersoon van de onderneming (naam, email, telefoon):</w:t>
      </w:r>
    </w:p>
    <w:p w:rsidR="002E2B4B" w:rsidP="002E2B4B" w:rsidRDefault="002E2B4B" w14:paraId="653AFDE8" w14:textId="77777777">
      <w:pPr>
        <w:rPr>
          <w:lang w:val="nl-NL"/>
        </w:rPr>
      </w:pPr>
    </w:p>
    <w:p w:rsidR="002E2B4B" w:rsidP="002E2B4B" w:rsidRDefault="002E2B4B" w14:paraId="232B96DB" w14:textId="77777777">
      <w:pPr>
        <w:rPr>
          <w:lang w:val="nl-NL"/>
        </w:rPr>
      </w:pPr>
    </w:p>
    <w:p w:rsidRPr="002E2B4B" w:rsidR="002E2B4B" w:rsidP="002E2B4B" w:rsidRDefault="002E2B4B" w14:paraId="5A4726C6" w14:textId="77777777">
      <w:pPr>
        <w:rPr>
          <w:lang w:val="nl-NL"/>
        </w:rPr>
      </w:pPr>
      <w:r w:rsidRPr="002E2B4B">
        <w:rPr>
          <w:lang w:val="nl-NL"/>
        </w:rPr>
        <w:t>………………………………………………………………………………………………………………………</w:t>
      </w:r>
    </w:p>
    <w:p w:rsidR="00F93692" w:rsidRDefault="00F93692" w14:paraId="3B22D647" w14:textId="77777777">
      <w:pPr>
        <w:tabs>
          <w:tab w:val="clear" w:pos="-1440"/>
          <w:tab w:val="clear" w:pos="-720"/>
          <w:tab w:val="clear" w:pos="0"/>
          <w:tab w:val="clear" w:pos="380"/>
        </w:tabs>
        <w:rPr>
          <w:lang w:val="nl-NL"/>
        </w:rPr>
      </w:pPr>
    </w:p>
    <w:p w:rsidR="00045F88" w:rsidP="00AF49C8" w:rsidRDefault="00045F88" w14:paraId="6CF92127" w14:textId="7D02DD0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rsidR="00045F88" w:rsidP="00AF49C8" w:rsidRDefault="00045F88" w14:paraId="53FC48E2" w14:textId="0E85F204">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rsidRPr="00045F88" w:rsidR="00045F88" w:rsidP="00045F88" w:rsidRDefault="00045F88" w14:paraId="0E0DDAF3" w14:textId="63D0E4A0">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rsidRPr="00045F88" w:rsidR="00045F88" w:rsidP="00045F88" w:rsidRDefault="00045F88" w14:paraId="32492C72" w14:textId="38D0BA26">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rsidRPr="00045F88" w:rsidR="00045F88" w:rsidP="00045F88" w:rsidRDefault="00045F88" w14:paraId="3A3D9B59" w14:textId="5F515469">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rsidR="00045F88" w:rsidP="00045F88" w:rsidRDefault="00045F88" w14:paraId="43A23654" w14:textId="3095F764">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rsidRPr="00F93692" w:rsidR="00F93692" w:rsidP="00AF49C8" w:rsidRDefault="00F93692" w14:paraId="68BAB7CF" w14:textId="371B1EE9">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rsidRPr="00F93692" w:rsidR="00F93692" w:rsidP="00063E40" w:rsidRDefault="00F93692" w14:paraId="484785C9" w14:textId="77777777">
      <w:pPr>
        <w:tabs>
          <w:tab w:val="clear" w:pos="-1440"/>
          <w:tab w:val="clear" w:pos="-720"/>
          <w:tab w:val="clear" w:pos="0"/>
        </w:tabs>
        <w:spacing w:line="260" w:lineRule="atLeast"/>
        <w:ind w:left="1146"/>
        <w:rPr>
          <w:lang w:val="nl-NL"/>
        </w:rPr>
      </w:pPr>
    </w:p>
    <w:p w:rsidRPr="002E2B4B" w:rsidR="002E2B4B" w:rsidP="002E2B4B" w:rsidRDefault="002E2B4B" w14:paraId="3389DE7E" w14:textId="77777777">
      <w:pPr>
        <w:rPr>
          <w:lang w:val="nl-NL"/>
        </w:rPr>
      </w:pPr>
      <w:r w:rsidRPr="002E2B4B">
        <w:rPr>
          <w:lang w:val="nl-NL"/>
        </w:rPr>
        <w:t>Na(a)m(en) vertegenwoordigingsbevoegde ondertekenaar(s):</w:t>
      </w:r>
    </w:p>
    <w:p w:rsidR="002E2B4B" w:rsidP="002E2B4B" w:rsidRDefault="002E2B4B" w14:paraId="4B294E48" w14:textId="77777777">
      <w:pPr>
        <w:rPr>
          <w:lang w:val="nl-NL"/>
        </w:rPr>
      </w:pPr>
    </w:p>
    <w:p w:rsidR="002E2B4B" w:rsidP="002E2B4B" w:rsidRDefault="002E2B4B" w14:paraId="0AACF714" w14:textId="77777777">
      <w:pPr>
        <w:rPr>
          <w:lang w:val="nl-NL"/>
        </w:rPr>
      </w:pPr>
    </w:p>
    <w:p w:rsidRPr="002E2B4B" w:rsidR="002E2B4B" w:rsidP="002E2B4B" w:rsidRDefault="002E2B4B" w14:paraId="288F625B" w14:textId="77777777">
      <w:pPr>
        <w:rPr>
          <w:lang w:val="nl-NL"/>
        </w:rPr>
      </w:pPr>
      <w:r w:rsidRPr="002E2B4B">
        <w:rPr>
          <w:lang w:val="nl-NL"/>
        </w:rPr>
        <w:t>………………………………………………………………………………………………………………………</w:t>
      </w:r>
    </w:p>
    <w:p w:rsidR="002E2B4B" w:rsidP="002E2B4B" w:rsidRDefault="002E2B4B" w14:paraId="1FBCF75B" w14:textId="77777777">
      <w:pPr>
        <w:rPr>
          <w:lang w:val="nl-NL"/>
        </w:rPr>
      </w:pPr>
    </w:p>
    <w:p w:rsidRPr="002E2B4B" w:rsidR="002E2B4B" w:rsidP="002E2B4B" w:rsidRDefault="002E2B4B" w14:paraId="2F6A1DAD" w14:textId="77777777">
      <w:pPr>
        <w:rPr>
          <w:lang w:val="nl-NL"/>
        </w:rPr>
      </w:pPr>
      <w:r w:rsidRPr="002E2B4B">
        <w:rPr>
          <w:lang w:val="nl-NL"/>
        </w:rPr>
        <w:t>Datum:</w:t>
      </w:r>
    </w:p>
    <w:p w:rsidR="00D771B8" w:rsidP="002E2B4B" w:rsidRDefault="00D771B8" w14:paraId="1EC174A2" w14:textId="77777777">
      <w:pPr>
        <w:rPr>
          <w:lang w:val="nl-NL"/>
        </w:rPr>
      </w:pPr>
    </w:p>
    <w:p w:rsidR="00D771B8" w:rsidP="002E2B4B" w:rsidRDefault="00D771B8" w14:paraId="7A687FF5" w14:textId="77777777">
      <w:pPr>
        <w:rPr>
          <w:lang w:val="nl-NL"/>
        </w:rPr>
      </w:pPr>
    </w:p>
    <w:p w:rsidRPr="00AE442E" w:rsidR="00375321" w:rsidP="002E2B4B" w:rsidRDefault="002E2B4B" w14:paraId="1501317E" w14:textId="7EA42691">
      <w:pPr>
        <w:rPr>
          <w:lang w:val="nl-NL"/>
        </w:rPr>
      </w:pPr>
      <w:r w:rsidRPr="002E2B4B">
        <w:rPr>
          <w:lang w:val="nl-NL"/>
        </w:rPr>
        <w:t>Handtekening(en):</w:t>
      </w:r>
    </w:p>
    <w:sectPr w:rsidRPr="00AE442E" w:rsidR="00375321" w:rsidSect="00375321">
      <w:headerReference w:type="default" r:id="rId10"/>
      <w:footerReference w:type="default" r:id="rId11"/>
      <w:pgSz w:w="11906" w:h="16838" w:orient="portrait"/>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E2B4B" w:rsidP="00375321" w:rsidRDefault="002E2B4B" w14:paraId="26BCA7A7" w14:textId="77777777">
      <w:r>
        <w:separator/>
      </w:r>
    </w:p>
  </w:endnote>
  <w:endnote w:type="continuationSeparator" w:id="0">
    <w:p w:rsidR="002E2B4B" w:rsidP="00375321" w:rsidRDefault="002E2B4B" w14:paraId="5C68472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75321" w:rsidRDefault="00FD4031" w14:paraId="36D0E135" w14:textId="756ECC21">
    <w:pPr>
      <w:pStyle w:val="Voettekst"/>
      <w:rPr>
        <w:lang w:val="nl-NL"/>
      </w:rPr>
    </w:pPr>
    <w:r>
      <w:rPr>
        <w:lang w:val="nl-NL"/>
      </w:rPr>
      <w:t>Bedrijfsvoering</w:t>
    </w:r>
  </w:p>
  <w:p w:rsidR="006152DE" w:rsidRDefault="006152DE" w14:paraId="065C8134" w14:textId="77777777">
    <w:pPr>
      <w:pStyle w:val="Voettekst"/>
      <w:rPr>
        <w:lang w:val="nl-NL"/>
      </w:rPr>
    </w:pPr>
    <w:r>
      <w:rPr>
        <w:lang w:val="nl-NL"/>
      </w:rPr>
      <w:t>Team FIS</w:t>
    </w:r>
  </w:p>
  <w:p w:rsidRPr="006152DE" w:rsidR="006152DE" w:rsidRDefault="00FD4031" w14:paraId="25D55E4A" w14:textId="5FC969BE">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E2B4B" w:rsidP="00375321" w:rsidRDefault="002E2B4B" w14:paraId="69D478BA" w14:textId="77777777">
      <w:r>
        <w:separator/>
      </w:r>
    </w:p>
  </w:footnote>
  <w:footnote w:type="continuationSeparator" w:id="0">
    <w:p w:rsidR="002E2B4B" w:rsidP="00375321" w:rsidRDefault="002E2B4B" w14:paraId="0263085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75321" w:rsidRDefault="0019447B" w14:paraId="19240846" w14:textId="77777777">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hint="default" w:ascii="Symbol" w:hAnsi="Symbol"/>
      </w:rPr>
    </w:lvl>
    <w:lvl w:ilvl="1" w:tplc="04130003">
      <w:start w:val="1"/>
      <w:numFmt w:val="bullet"/>
      <w:lvlText w:val="o"/>
      <w:lvlJc w:val="left"/>
      <w:pPr>
        <w:ind w:left="1866" w:hanging="360"/>
      </w:pPr>
      <w:rPr>
        <w:rFonts w:hint="default" w:ascii="Courier New" w:hAnsi="Courier New" w:cs="Courier New"/>
      </w:rPr>
    </w:lvl>
    <w:lvl w:ilvl="2" w:tplc="04130005">
      <w:start w:val="1"/>
      <w:numFmt w:val="bullet"/>
      <w:lvlText w:val=""/>
      <w:lvlJc w:val="left"/>
      <w:pPr>
        <w:ind w:left="2586" w:hanging="360"/>
      </w:pPr>
      <w:rPr>
        <w:rFonts w:hint="default" w:ascii="Wingdings" w:hAnsi="Wingdings"/>
      </w:rPr>
    </w:lvl>
    <w:lvl w:ilvl="3" w:tplc="04130001">
      <w:start w:val="1"/>
      <w:numFmt w:val="bullet"/>
      <w:lvlText w:val=""/>
      <w:lvlJc w:val="left"/>
      <w:pPr>
        <w:ind w:left="3306" w:hanging="360"/>
      </w:pPr>
      <w:rPr>
        <w:rFonts w:hint="default" w:ascii="Symbol" w:hAnsi="Symbol"/>
      </w:rPr>
    </w:lvl>
    <w:lvl w:ilvl="4" w:tplc="04130003">
      <w:start w:val="1"/>
      <w:numFmt w:val="bullet"/>
      <w:lvlText w:val="o"/>
      <w:lvlJc w:val="left"/>
      <w:pPr>
        <w:ind w:left="4026" w:hanging="360"/>
      </w:pPr>
      <w:rPr>
        <w:rFonts w:hint="default" w:ascii="Courier New" w:hAnsi="Courier New" w:cs="Courier New"/>
      </w:rPr>
    </w:lvl>
    <w:lvl w:ilvl="5" w:tplc="04130005">
      <w:start w:val="1"/>
      <w:numFmt w:val="bullet"/>
      <w:lvlText w:val=""/>
      <w:lvlJc w:val="left"/>
      <w:pPr>
        <w:ind w:left="4746" w:hanging="360"/>
      </w:pPr>
      <w:rPr>
        <w:rFonts w:hint="default" w:ascii="Wingdings" w:hAnsi="Wingdings"/>
      </w:rPr>
    </w:lvl>
    <w:lvl w:ilvl="6" w:tplc="04130001">
      <w:start w:val="1"/>
      <w:numFmt w:val="bullet"/>
      <w:lvlText w:val=""/>
      <w:lvlJc w:val="left"/>
      <w:pPr>
        <w:ind w:left="5466" w:hanging="360"/>
      </w:pPr>
      <w:rPr>
        <w:rFonts w:hint="default" w:ascii="Symbol" w:hAnsi="Symbol"/>
      </w:rPr>
    </w:lvl>
    <w:lvl w:ilvl="7" w:tplc="04130003">
      <w:start w:val="1"/>
      <w:numFmt w:val="bullet"/>
      <w:lvlText w:val="o"/>
      <w:lvlJc w:val="left"/>
      <w:pPr>
        <w:ind w:left="6186" w:hanging="360"/>
      </w:pPr>
      <w:rPr>
        <w:rFonts w:hint="default" w:ascii="Courier New" w:hAnsi="Courier New" w:cs="Courier New"/>
      </w:rPr>
    </w:lvl>
    <w:lvl w:ilvl="8" w:tplc="04130005">
      <w:start w:val="1"/>
      <w:numFmt w:val="bullet"/>
      <w:lvlText w:val=""/>
      <w:lvlJc w:val="left"/>
      <w:pPr>
        <w:ind w:left="6906" w:hanging="360"/>
      </w:pPr>
      <w:rPr>
        <w:rFonts w:hint="default" w:ascii="Wingdings" w:hAnsi="Wingdings"/>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851B86"/>
    <w:rsid w:val="009813D6"/>
    <w:rsid w:val="009B3B5B"/>
    <w:rsid w:val="009C548F"/>
    <w:rsid w:val="00AD0F53"/>
    <w:rsid w:val="00AE442E"/>
    <w:rsid w:val="00AF49C8"/>
    <w:rsid w:val="00BB0358"/>
    <w:rsid w:val="00BB753D"/>
    <w:rsid w:val="00BF7752"/>
    <w:rsid w:val="00D771B8"/>
    <w:rsid w:val="00EE0C4C"/>
    <w:rsid w:val="00F93692"/>
    <w:rsid w:val="00FA38A4"/>
    <w:rsid w:val="00FD4031"/>
    <w:rsid w:val="3BD30C50"/>
    <w:rsid w:val="4490728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19447B"/>
    <w:pPr>
      <w:tabs>
        <w:tab w:val="left" w:pos="-1440"/>
        <w:tab w:val="left" w:pos="-720"/>
        <w:tab w:val="left" w:pos="0"/>
        <w:tab w:val="left" w:pos="380"/>
      </w:tabs>
    </w:pPr>
    <w:rPr>
      <w:rFonts w:ascii="Verdana" w:hAnsi="Verdana"/>
      <w:lang w:val="n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BriefGegevens" w:customStyle="1">
    <w:name w:val="BriefGegevens"/>
    <w:basedOn w:val="Standaard"/>
    <w:rsid w:val="0019447B"/>
    <w:pPr>
      <w:spacing w:line="200" w:lineRule="exact"/>
      <w:ind w:left="1503" w:hanging="1503"/>
    </w:pPr>
  </w:style>
  <w:style w:type="character" w:styleId="BriefGegevensVariabel" w:customStyle="1">
    <w:name w:val="BriefGegevensVariabel"/>
    <w:rsid w:val="0019447B"/>
    <w:rPr>
      <w:rFonts w:ascii="Verdana" w:hAnsi="Verdana"/>
      <w:sz w:val="20"/>
    </w:rPr>
  </w:style>
  <w:style w:type="character" w:styleId="BriefGegevensVast" w:customStyle="1">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styleId="StandaardMinuut" w:customStyle="1">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styleId="BallontekstChar" w:customStyle="1">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styleId="TekstopmerkingChar" w:customStyle="1">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styleId="OnderwerpvanopmerkingChar" w:customStyle="1">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ef14f6ba7704c6be59688b603f133dd">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aaf7518f1f9f9e6e1cc80cd4a74c6f82"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AFC0-E4B5-4331-BC70-0F44DA968F3D}">
  <ds:schemaRefs>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00946752-5514-4cff-9906-054ea5e5651f"/>
    <ds:schemaRef ds:uri="81d8d315-5c27-498a-814b-29eabcac6a43"/>
    <ds:schemaRef ds:uri="http://purl.org/dc/terms/"/>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9E69D1F9-0492-4247-ADCF-2E8051B9758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A4 met logo.dotx</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Pieterse - Smid, Vera</cp:lastModifiedBy>
  <cp:revision>6</cp:revision>
  <dcterms:created xsi:type="dcterms:W3CDTF">2022-07-08T07:25:00Z</dcterms:created>
  <dcterms:modified xsi:type="dcterms:W3CDTF">2024-09-17T12:12:30Z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ies>
</file>